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344D180B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 w:rsidR="008419D7">
        <w:rPr>
          <w:rFonts w:ascii="Arial" w:eastAsia="SimSun" w:hAnsi="Arial" w:cs="Times New Roman"/>
          <w:b/>
          <w:bCs/>
          <w:sz w:val="24"/>
          <w:szCs w:val="24"/>
          <w:lang w:val="en-GB"/>
        </w:rPr>
        <w:t>-bis</w:t>
      </w:r>
      <w:r>
        <w:tab/>
      </w:r>
      <w:r w:rsidR="00B62325" w:rsidRPr="00B6232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</w:t>
      </w:r>
      <w:r w:rsidR="001D197E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4617</w:t>
      </w:r>
    </w:p>
    <w:bookmarkEnd w:id="0"/>
    <w:bookmarkEnd w:id="1"/>
    <w:p w14:paraId="4530380B" w14:textId="77777777" w:rsidR="008419D7" w:rsidRDefault="008419D7" w:rsidP="008419D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Wuhan, China, 7 – 11th April 2025</w:t>
      </w:r>
    </w:p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4C8ADCA0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722874" w:rsidRPr="00722874">
        <w:rPr>
          <w:rFonts w:ascii="Arial" w:eastAsia="Calibri" w:hAnsi="Arial" w:cs="Arial"/>
          <w:b/>
          <w:bCs/>
          <w:sz w:val="24"/>
          <w:lang w:val="en-GB"/>
        </w:rPr>
        <w:t>TP for TR 38.753 Annex A Channel Measurements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0641CA60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9547F">
        <w:rPr>
          <w:rFonts w:ascii="Arial" w:eastAsia="Calibri" w:hAnsi="Arial" w:cs="Arial"/>
          <w:b/>
          <w:bCs/>
          <w:sz w:val="24"/>
        </w:rPr>
        <w:t>Endorsement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238DD55" w14:textId="4483A9A6" w:rsidR="00494204" w:rsidRDefault="00494204">
      <w:r w:rsidRPr="00494204">
        <w:t xml:space="preserve">In RAN4#113 </w:t>
      </w:r>
      <w:r w:rsidR="00286B2E" w:rsidRPr="00494204">
        <w:t xml:space="preserve">work split for </w:t>
      </w:r>
      <w:r w:rsidR="00286B2E" w:rsidRPr="00286B2E">
        <w:t xml:space="preserve">TR 38.753 </w:t>
      </w:r>
      <w:r w:rsidR="00286B2E" w:rsidRPr="00494204">
        <w:t xml:space="preserve">was agreed </w:t>
      </w:r>
      <w:r w:rsidRPr="00494204">
        <w:t xml:space="preserve">[1]. In this contribution we </w:t>
      </w:r>
      <w:r w:rsidR="006A2FE4">
        <w:t xml:space="preserve">provide </w:t>
      </w:r>
      <w:r w:rsidRPr="00494204">
        <w:t xml:space="preserve">draft </w:t>
      </w:r>
      <w:r w:rsidR="00722874" w:rsidRPr="00722874">
        <w:t xml:space="preserve">TP for TR 38.753 </w:t>
      </w:r>
      <w:r w:rsidR="00C64019" w:rsidRPr="00C64019">
        <w:t>Annex A Channel Measurements</w:t>
      </w:r>
      <w:r w:rsidRPr="00494204">
        <w:t xml:space="preserve">.   </w:t>
      </w:r>
    </w:p>
    <w:p w14:paraId="3E76CB80" w14:textId="41011D01" w:rsidR="00011E65" w:rsidRDefault="00D22D40">
      <w:pPr>
        <w:pStyle w:val="RAN4H1"/>
      </w:pPr>
      <w:r>
        <w:t>Text proposal</w:t>
      </w:r>
    </w:p>
    <w:p w14:paraId="749E58F3" w14:textId="77777777" w:rsidR="00B076D5" w:rsidRDefault="00B076D5" w:rsidP="007B7AD3">
      <w:pPr>
        <w:jc w:val="both"/>
        <w:rPr>
          <w:lang w:val="en-GB"/>
        </w:rPr>
      </w:pPr>
    </w:p>
    <w:p w14:paraId="00932074" w14:textId="1190A1DD" w:rsidR="007B7AD3" w:rsidRPr="00166A00" w:rsidRDefault="007B7AD3" w:rsidP="007B7AD3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>--------------------------------------------- Start of text proposal -----------------------------------------------</w:t>
      </w:r>
    </w:p>
    <w:p w14:paraId="06E05777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6E3BB800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44C61FE3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555F20B0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769CDDA7" w14:textId="77777777" w:rsidR="00F724BA" w:rsidRPr="00F724BA" w:rsidRDefault="00F724BA" w:rsidP="00F724BA">
      <w:pPr>
        <w:pStyle w:val="ListParagraph"/>
        <w:keepNext/>
        <w:keepLines/>
        <w:numPr>
          <w:ilvl w:val="1"/>
          <w:numId w:val="1"/>
        </w:numPr>
        <w:spacing w:before="180" w:after="180" w:line="240" w:lineRule="auto"/>
        <w:ind w:left="431" w:hanging="431"/>
        <w:contextualSpacing w:val="0"/>
        <w:outlineLvl w:val="1"/>
        <w:rPr>
          <w:rFonts w:ascii="Arial" w:eastAsia="Times New Roman" w:hAnsi="Arial" w:cs="Times New Roman"/>
          <w:vanish/>
          <w:sz w:val="32"/>
          <w:szCs w:val="20"/>
        </w:rPr>
      </w:pPr>
    </w:p>
    <w:p w14:paraId="17A7545A" w14:textId="03C583B9" w:rsidR="007B7AD3" w:rsidRDefault="00FD3333" w:rsidP="004B7949">
      <w:pPr>
        <w:pStyle w:val="RAN4H1"/>
        <w:numPr>
          <w:ilvl w:val="0"/>
          <w:numId w:val="0"/>
        </w:numPr>
        <w:ind w:left="360"/>
      </w:pPr>
      <w:r w:rsidRPr="00FD3333">
        <w:t>Annex A Channel Measurements</w:t>
      </w:r>
    </w:p>
    <w:p w14:paraId="55C3F2C0" w14:textId="3DE82990" w:rsidR="00CD1BCC" w:rsidRDefault="00F15A91" w:rsidP="004B7949">
      <w:pPr>
        <w:pStyle w:val="Heading2"/>
        <w:rPr>
          <w:lang w:eastAsia="zh-CN"/>
        </w:rPr>
      </w:pPr>
      <w:r>
        <w:rPr>
          <w:lang w:eastAsia="zh-CN"/>
        </w:rPr>
        <w:t xml:space="preserve">A.1 Measurement </w:t>
      </w:r>
      <w:r w:rsidR="008543BB">
        <w:rPr>
          <w:lang w:eastAsia="zh-CN"/>
        </w:rPr>
        <w:t>Configurations</w:t>
      </w:r>
    </w:p>
    <w:p w14:paraId="4E048962" w14:textId="61C9BB9B" w:rsidR="00B847B7" w:rsidRPr="009E79BF" w:rsidRDefault="00B847B7" w:rsidP="00B847B7">
      <w:pPr>
        <w:rPr>
          <w:i/>
          <w:iCs/>
          <w:color w:val="4472C4" w:themeColor="accent1"/>
        </w:rPr>
      </w:pPr>
      <w:r w:rsidRPr="009E79BF">
        <w:rPr>
          <w:color w:val="4472C4" w:themeColor="accent1"/>
        </w:rPr>
        <w:t>&lt;</w:t>
      </w:r>
      <w:r>
        <w:rPr>
          <w:i/>
          <w:iCs/>
          <w:color w:val="4472C4" w:themeColor="accent1"/>
        </w:rPr>
        <w:t xml:space="preserve">description of </w:t>
      </w:r>
      <w:r w:rsidR="00E35708">
        <w:rPr>
          <w:i/>
          <w:iCs/>
          <w:color w:val="4472C4" w:themeColor="accent1"/>
        </w:rPr>
        <w:t>setups used to provide measurement results for the study</w:t>
      </w:r>
      <w:r w:rsidRPr="009E79BF">
        <w:rPr>
          <w:i/>
          <w:iCs/>
          <w:color w:val="4472C4" w:themeColor="accent1"/>
        </w:rPr>
        <w:t>&gt;</w:t>
      </w:r>
    </w:p>
    <w:p w14:paraId="5EC03F37" w14:textId="3C25AE18" w:rsidR="00426D52" w:rsidRDefault="00426D52" w:rsidP="00426D52">
      <w:pPr>
        <w:pStyle w:val="Heading2"/>
        <w:rPr>
          <w:lang w:eastAsia="zh-CN"/>
        </w:rPr>
      </w:pPr>
      <w:r>
        <w:rPr>
          <w:lang w:eastAsia="zh-CN"/>
        </w:rPr>
        <w:t xml:space="preserve">A.2 Measurement </w:t>
      </w:r>
      <w:r w:rsidR="008543BB">
        <w:rPr>
          <w:lang w:eastAsia="zh-CN"/>
        </w:rPr>
        <w:t>Results</w:t>
      </w:r>
    </w:p>
    <w:p w14:paraId="588DD2E6" w14:textId="7531889B" w:rsidR="00E35708" w:rsidRPr="009E79BF" w:rsidRDefault="00E35708" w:rsidP="00E35708">
      <w:pPr>
        <w:rPr>
          <w:i/>
          <w:iCs/>
          <w:color w:val="4472C4" w:themeColor="accent1"/>
        </w:rPr>
      </w:pPr>
      <w:r w:rsidRPr="009E79BF">
        <w:rPr>
          <w:color w:val="4472C4" w:themeColor="accent1"/>
        </w:rPr>
        <w:t>&lt;</w:t>
      </w:r>
      <w:r>
        <w:rPr>
          <w:i/>
          <w:iCs/>
          <w:color w:val="4472C4" w:themeColor="accent1"/>
        </w:rPr>
        <w:t>description of results provided to the study</w:t>
      </w:r>
      <w:r w:rsidRPr="009E79BF">
        <w:rPr>
          <w:i/>
          <w:iCs/>
          <w:color w:val="4472C4" w:themeColor="accent1"/>
        </w:rPr>
        <w:t>&gt;</w:t>
      </w:r>
    </w:p>
    <w:p w14:paraId="5050F83B" w14:textId="75F52C2B" w:rsidR="008543BB" w:rsidRDefault="008543BB" w:rsidP="008543BB">
      <w:pPr>
        <w:pStyle w:val="Heading2"/>
        <w:rPr>
          <w:lang w:eastAsia="zh-CN"/>
        </w:rPr>
      </w:pPr>
      <w:r>
        <w:rPr>
          <w:lang w:eastAsia="zh-CN"/>
        </w:rPr>
        <w:t>A.</w:t>
      </w:r>
      <w:r w:rsidR="00E35708">
        <w:rPr>
          <w:lang w:eastAsia="zh-CN"/>
        </w:rPr>
        <w:t>3</w:t>
      </w:r>
      <w:r>
        <w:rPr>
          <w:lang w:eastAsia="zh-CN"/>
        </w:rPr>
        <w:t xml:space="preserve"> Measurement Conclusions</w:t>
      </w:r>
    </w:p>
    <w:p w14:paraId="7D5F88A8" w14:textId="1A067BCD" w:rsidR="00E35708" w:rsidRPr="009E79BF" w:rsidRDefault="00E35708" w:rsidP="00E35708">
      <w:pPr>
        <w:rPr>
          <w:i/>
          <w:iCs/>
          <w:color w:val="4472C4" w:themeColor="accent1"/>
        </w:rPr>
      </w:pPr>
      <w:r w:rsidRPr="009E79BF">
        <w:rPr>
          <w:color w:val="4472C4" w:themeColor="accent1"/>
        </w:rPr>
        <w:t>&lt;</w:t>
      </w:r>
      <w:r w:rsidR="00D1060B">
        <w:rPr>
          <w:color w:val="4472C4" w:themeColor="accent1"/>
        </w:rPr>
        <w:t xml:space="preserve">observations and </w:t>
      </w:r>
      <w:r w:rsidR="00D1060B">
        <w:rPr>
          <w:i/>
          <w:iCs/>
          <w:color w:val="4472C4" w:themeColor="accent1"/>
        </w:rPr>
        <w:t>conclusions from</w:t>
      </w:r>
      <w:r>
        <w:rPr>
          <w:i/>
          <w:iCs/>
          <w:color w:val="4472C4" w:themeColor="accent1"/>
        </w:rPr>
        <w:t xml:space="preserve"> results provided to the study</w:t>
      </w:r>
      <w:r w:rsidRPr="009E79BF">
        <w:rPr>
          <w:i/>
          <w:iCs/>
          <w:color w:val="4472C4" w:themeColor="accent1"/>
        </w:rPr>
        <w:t>&gt;</w:t>
      </w:r>
    </w:p>
    <w:p w14:paraId="078F2AF0" w14:textId="77777777" w:rsidR="008543BB" w:rsidRPr="008543BB" w:rsidRDefault="008543BB" w:rsidP="008543BB">
      <w:pPr>
        <w:rPr>
          <w:lang w:val="en-GB" w:eastAsia="zh-CN"/>
        </w:rPr>
      </w:pPr>
    </w:p>
    <w:p w14:paraId="76A1E91F" w14:textId="0257008B" w:rsidR="00F724BA" w:rsidRPr="00166A00" w:rsidRDefault="00F724BA" w:rsidP="00F724BA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 xml:space="preserve">--------------------------------------------- </w:t>
      </w:r>
      <w:r>
        <w:rPr>
          <w:i/>
          <w:iCs/>
          <w:color w:val="0070C0"/>
          <w:sz w:val="24"/>
          <w:szCs w:val="24"/>
        </w:rPr>
        <w:t>End</w:t>
      </w:r>
      <w:r w:rsidRPr="00166A00">
        <w:rPr>
          <w:i/>
          <w:iCs/>
          <w:color w:val="0070C0"/>
          <w:sz w:val="24"/>
          <w:szCs w:val="24"/>
        </w:rPr>
        <w:t xml:space="preserve"> of text proposal -----------------------------------------------</w:t>
      </w:r>
    </w:p>
    <w:p w14:paraId="51ED1F3D" w14:textId="77777777" w:rsidR="004C6B98" w:rsidRPr="005C4515" w:rsidRDefault="004C6B98" w:rsidP="005C4515">
      <w:pPr>
        <w:rPr>
          <w:lang w:val="en-GB"/>
        </w:rPr>
      </w:pPr>
    </w:p>
    <w:p w14:paraId="3E76CBA4" w14:textId="77777777" w:rsidR="00011E65" w:rsidRDefault="00D30F30">
      <w:pPr>
        <w:pStyle w:val="RAN4H1"/>
      </w:pPr>
      <w:r>
        <w:t>References</w:t>
      </w:r>
    </w:p>
    <w:p w14:paraId="389B8EA9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bookmarkStart w:id="5" w:name="_Ref114500673"/>
      <w:bookmarkStart w:id="6" w:name="_Ref130994624"/>
      <w:bookmarkEnd w:id="5"/>
      <w:r w:rsidRPr="00BC6993">
        <w:t>R4-2419782, Way Forward for [113][320] NR_SCM, RAN4#113, Nov 2024.</w:t>
      </w:r>
      <w:bookmarkEnd w:id="2"/>
      <w:bookmarkEnd w:id="6"/>
    </w:p>
    <w:sectPr w:rsidR="00AE27D6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45C6" w14:textId="77777777" w:rsidR="00123A9B" w:rsidRDefault="00123A9B">
      <w:pPr>
        <w:spacing w:line="240" w:lineRule="auto"/>
      </w:pPr>
      <w:r>
        <w:separator/>
      </w:r>
    </w:p>
  </w:endnote>
  <w:endnote w:type="continuationSeparator" w:id="0">
    <w:p w14:paraId="30B420D3" w14:textId="77777777" w:rsidR="00123A9B" w:rsidRDefault="00123A9B">
      <w:pPr>
        <w:spacing w:line="240" w:lineRule="auto"/>
      </w:pPr>
      <w:r>
        <w:continuationSeparator/>
      </w:r>
    </w:p>
  </w:endnote>
  <w:endnote w:type="continuationNotice" w:id="1">
    <w:p w14:paraId="287B811E" w14:textId="77777777" w:rsidR="00123A9B" w:rsidRDefault="00123A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024D" w14:textId="77777777" w:rsidR="00123A9B" w:rsidRDefault="00123A9B">
      <w:pPr>
        <w:spacing w:after="0"/>
      </w:pPr>
      <w:r>
        <w:separator/>
      </w:r>
    </w:p>
  </w:footnote>
  <w:footnote w:type="continuationSeparator" w:id="0">
    <w:p w14:paraId="21EA62F2" w14:textId="77777777" w:rsidR="00123A9B" w:rsidRDefault="00123A9B">
      <w:pPr>
        <w:spacing w:after="0"/>
      </w:pPr>
      <w:r>
        <w:continuationSeparator/>
      </w:r>
    </w:p>
  </w:footnote>
  <w:footnote w:type="continuationNotice" w:id="1">
    <w:p w14:paraId="0EBEDAA8" w14:textId="77777777" w:rsidR="00123A9B" w:rsidRDefault="00123A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7D44"/>
    <w:multiLevelType w:val="hybridMultilevel"/>
    <w:tmpl w:val="004CBAA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CCC1014"/>
    <w:multiLevelType w:val="hybridMultilevel"/>
    <w:tmpl w:val="04163F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371ED"/>
    <w:multiLevelType w:val="hybridMultilevel"/>
    <w:tmpl w:val="E14EFF8E"/>
    <w:lvl w:ilvl="0" w:tplc="0809001B">
      <w:start w:val="1"/>
      <w:numFmt w:val="lowerRoman"/>
      <w:lvlText w:val="%1."/>
      <w:lvlJc w:val="righ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02759088">
    <w:abstractNumId w:val="6"/>
  </w:num>
  <w:num w:numId="2" w16cid:durableId="1027365826">
    <w:abstractNumId w:val="2"/>
  </w:num>
  <w:num w:numId="3" w16cid:durableId="994257273">
    <w:abstractNumId w:val="4"/>
  </w:num>
  <w:num w:numId="4" w16cid:durableId="1554653223">
    <w:abstractNumId w:val="3"/>
  </w:num>
  <w:num w:numId="5" w16cid:durableId="1904486159">
    <w:abstractNumId w:val="0"/>
  </w:num>
  <w:num w:numId="6" w16cid:durableId="1175075849">
    <w:abstractNumId w:val="5"/>
  </w:num>
  <w:num w:numId="7" w16cid:durableId="1702897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6108542">
    <w:abstractNumId w:val="7"/>
  </w:num>
  <w:num w:numId="9" w16cid:durableId="10547673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2913">
    <w:abstractNumId w:val="1"/>
  </w:num>
  <w:num w:numId="11" w16cid:durableId="371732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2DE"/>
    <w:rsid w:val="000A734C"/>
    <w:rsid w:val="000A7ABD"/>
    <w:rsid w:val="000B0056"/>
    <w:rsid w:val="000B00BC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D70"/>
    <w:rsid w:val="000D2F54"/>
    <w:rsid w:val="000D31B7"/>
    <w:rsid w:val="000D3F9C"/>
    <w:rsid w:val="000D4102"/>
    <w:rsid w:val="000D479A"/>
    <w:rsid w:val="000D5A9A"/>
    <w:rsid w:val="000D6660"/>
    <w:rsid w:val="000D72CB"/>
    <w:rsid w:val="000D7D65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087B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0A2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D61"/>
    <w:rsid w:val="00123A9B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301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C0"/>
    <w:rsid w:val="001503E4"/>
    <w:rsid w:val="00150822"/>
    <w:rsid w:val="00150F5E"/>
    <w:rsid w:val="00151D87"/>
    <w:rsid w:val="00152C0B"/>
    <w:rsid w:val="00153299"/>
    <w:rsid w:val="00153BED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0E4B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197E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01B"/>
    <w:rsid w:val="001F0B92"/>
    <w:rsid w:val="001F11F1"/>
    <w:rsid w:val="001F3B5E"/>
    <w:rsid w:val="001F4410"/>
    <w:rsid w:val="001F444E"/>
    <w:rsid w:val="001F52D5"/>
    <w:rsid w:val="001F6678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4CE4"/>
    <w:rsid w:val="002251EF"/>
    <w:rsid w:val="00225207"/>
    <w:rsid w:val="002277AD"/>
    <w:rsid w:val="002279F1"/>
    <w:rsid w:val="002279F5"/>
    <w:rsid w:val="00227D30"/>
    <w:rsid w:val="002307E2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4CE8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862"/>
    <w:rsid w:val="00285D19"/>
    <w:rsid w:val="00286B2E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3C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06CF"/>
    <w:rsid w:val="002B1185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0BB9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1AC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4768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2F7"/>
    <w:rsid w:val="002F433D"/>
    <w:rsid w:val="002F50D7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E1B"/>
    <w:rsid w:val="00315F83"/>
    <w:rsid w:val="00317187"/>
    <w:rsid w:val="003177A6"/>
    <w:rsid w:val="00317AA2"/>
    <w:rsid w:val="003200C7"/>
    <w:rsid w:val="00321499"/>
    <w:rsid w:val="0032223F"/>
    <w:rsid w:val="00322CCB"/>
    <w:rsid w:val="003231E8"/>
    <w:rsid w:val="00323F28"/>
    <w:rsid w:val="003248A2"/>
    <w:rsid w:val="0032499A"/>
    <w:rsid w:val="0032534B"/>
    <w:rsid w:val="0032652A"/>
    <w:rsid w:val="00326582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962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BB4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1F6"/>
    <w:rsid w:val="0036528F"/>
    <w:rsid w:val="00366B74"/>
    <w:rsid w:val="00367EF1"/>
    <w:rsid w:val="0037136A"/>
    <w:rsid w:val="003713EC"/>
    <w:rsid w:val="003750F3"/>
    <w:rsid w:val="00375E21"/>
    <w:rsid w:val="00376A57"/>
    <w:rsid w:val="00377EEF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59E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33E0"/>
    <w:rsid w:val="003D41E2"/>
    <w:rsid w:val="003D4544"/>
    <w:rsid w:val="003D462E"/>
    <w:rsid w:val="003D49A8"/>
    <w:rsid w:val="003D4FF9"/>
    <w:rsid w:val="003D72E6"/>
    <w:rsid w:val="003D7930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41F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2BA9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266F"/>
    <w:rsid w:val="0042367B"/>
    <w:rsid w:val="00423F93"/>
    <w:rsid w:val="0042616E"/>
    <w:rsid w:val="00426CBE"/>
    <w:rsid w:val="00426D52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76"/>
    <w:rsid w:val="004510C1"/>
    <w:rsid w:val="004515D8"/>
    <w:rsid w:val="00451B77"/>
    <w:rsid w:val="004526D3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0F28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420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1CCE"/>
    <w:rsid w:val="004B284D"/>
    <w:rsid w:val="004B28E9"/>
    <w:rsid w:val="004B3115"/>
    <w:rsid w:val="004B31E8"/>
    <w:rsid w:val="004B3F39"/>
    <w:rsid w:val="004B4BCA"/>
    <w:rsid w:val="004B521E"/>
    <w:rsid w:val="004B70EC"/>
    <w:rsid w:val="004B7949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6B98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55ED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4B2C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47F"/>
    <w:rsid w:val="00591648"/>
    <w:rsid w:val="005918FA"/>
    <w:rsid w:val="00591EBC"/>
    <w:rsid w:val="00592638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8D"/>
    <w:rsid w:val="005A55A4"/>
    <w:rsid w:val="005A574F"/>
    <w:rsid w:val="005A66FC"/>
    <w:rsid w:val="005A7774"/>
    <w:rsid w:val="005A7A47"/>
    <w:rsid w:val="005B1923"/>
    <w:rsid w:val="005B3262"/>
    <w:rsid w:val="005B3842"/>
    <w:rsid w:val="005B41C2"/>
    <w:rsid w:val="005B43D8"/>
    <w:rsid w:val="005B4801"/>
    <w:rsid w:val="005B5689"/>
    <w:rsid w:val="005B587D"/>
    <w:rsid w:val="005B609B"/>
    <w:rsid w:val="005B6A02"/>
    <w:rsid w:val="005C0812"/>
    <w:rsid w:val="005C2202"/>
    <w:rsid w:val="005C23A4"/>
    <w:rsid w:val="005C2AC4"/>
    <w:rsid w:val="005C2D04"/>
    <w:rsid w:val="005C4515"/>
    <w:rsid w:val="005C6257"/>
    <w:rsid w:val="005D0879"/>
    <w:rsid w:val="005D1363"/>
    <w:rsid w:val="005D1CDF"/>
    <w:rsid w:val="005D2466"/>
    <w:rsid w:val="005D2BB7"/>
    <w:rsid w:val="005D2D0A"/>
    <w:rsid w:val="005D4E8C"/>
    <w:rsid w:val="005E1FC6"/>
    <w:rsid w:val="005E2740"/>
    <w:rsid w:val="005E2CF7"/>
    <w:rsid w:val="005E2FCC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2D2A"/>
    <w:rsid w:val="006235F3"/>
    <w:rsid w:val="00624500"/>
    <w:rsid w:val="0062747D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6904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74609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2F2"/>
    <w:rsid w:val="006918F5"/>
    <w:rsid w:val="00692579"/>
    <w:rsid w:val="00695AFB"/>
    <w:rsid w:val="006960C2"/>
    <w:rsid w:val="00696264"/>
    <w:rsid w:val="006A0524"/>
    <w:rsid w:val="006A0BEB"/>
    <w:rsid w:val="006A0F34"/>
    <w:rsid w:val="006A12C1"/>
    <w:rsid w:val="006A192D"/>
    <w:rsid w:val="006A1F2F"/>
    <w:rsid w:val="006A2FE4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D7B1F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6F3E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2A1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8BC"/>
    <w:rsid w:val="00703A95"/>
    <w:rsid w:val="00703BCF"/>
    <w:rsid w:val="00703F5F"/>
    <w:rsid w:val="007041D9"/>
    <w:rsid w:val="0070480E"/>
    <w:rsid w:val="00704BFE"/>
    <w:rsid w:val="0070584A"/>
    <w:rsid w:val="0070667D"/>
    <w:rsid w:val="00706AB9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2874"/>
    <w:rsid w:val="0072312A"/>
    <w:rsid w:val="007245C4"/>
    <w:rsid w:val="00724810"/>
    <w:rsid w:val="00724D3E"/>
    <w:rsid w:val="00726042"/>
    <w:rsid w:val="00726B57"/>
    <w:rsid w:val="00730D57"/>
    <w:rsid w:val="00731430"/>
    <w:rsid w:val="00732311"/>
    <w:rsid w:val="007324E1"/>
    <w:rsid w:val="007326D6"/>
    <w:rsid w:val="0073297E"/>
    <w:rsid w:val="00733D46"/>
    <w:rsid w:val="00733F01"/>
    <w:rsid w:val="00734F05"/>
    <w:rsid w:val="00734F3F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CD6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40F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5743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0311"/>
    <w:rsid w:val="00791093"/>
    <w:rsid w:val="007910B7"/>
    <w:rsid w:val="00791189"/>
    <w:rsid w:val="007918C9"/>
    <w:rsid w:val="00792CF0"/>
    <w:rsid w:val="0079536E"/>
    <w:rsid w:val="007A0467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B7AD3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D797F"/>
    <w:rsid w:val="007E00AC"/>
    <w:rsid w:val="007E08C9"/>
    <w:rsid w:val="007E1CB9"/>
    <w:rsid w:val="007E3068"/>
    <w:rsid w:val="007E3F21"/>
    <w:rsid w:val="007E47C0"/>
    <w:rsid w:val="007E5246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70A"/>
    <w:rsid w:val="00834A06"/>
    <w:rsid w:val="00834BAB"/>
    <w:rsid w:val="00834C0D"/>
    <w:rsid w:val="00834D11"/>
    <w:rsid w:val="00835698"/>
    <w:rsid w:val="008372BE"/>
    <w:rsid w:val="00837B8F"/>
    <w:rsid w:val="00840B51"/>
    <w:rsid w:val="00841141"/>
    <w:rsid w:val="008419D7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0E59"/>
    <w:rsid w:val="00851953"/>
    <w:rsid w:val="00851A8E"/>
    <w:rsid w:val="00851EB7"/>
    <w:rsid w:val="0085365B"/>
    <w:rsid w:val="008543BB"/>
    <w:rsid w:val="00854507"/>
    <w:rsid w:val="008552CC"/>
    <w:rsid w:val="00857929"/>
    <w:rsid w:val="008579A8"/>
    <w:rsid w:val="00857BA7"/>
    <w:rsid w:val="00860F72"/>
    <w:rsid w:val="00861B1C"/>
    <w:rsid w:val="008620B7"/>
    <w:rsid w:val="008628E5"/>
    <w:rsid w:val="00863051"/>
    <w:rsid w:val="00863944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0C4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1B04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59A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D6C"/>
    <w:rsid w:val="00933FE9"/>
    <w:rsid w:val="0093507D"/>
    <w:rsid w:val="009359AD"/>
    <w:rsid w:val="00936159"/>
    <w:rsid w:val="0093673F"/>
    <w:rsid w:val="00937676"/>
    <w:rsid w:val="00937F17"/>
    <w:rsid w:val="00942216"/>
    <w:rsid w:val="0094256E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57DF2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08F"/>
    <w:rsid w:val="00986253"/>
    <w:rsid w:val="00990282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ACB"/>
    <w:rsid w:val="009C1E31"/>
    <w:rsid w:val="009C31A2"/>
    <w:rsid w:val="009C5588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B1A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79A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43"/>
    <w:rsid w:val="00A106E6"/>
    <w:rsid w:val="00A10DEA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2789B"/>
    <w:rsid w:val="00A3033A"/>
    <w:rsid w:val="00A30822"/>
    <w:rsid w:val="00A30918"/>
    <w:rsid w:val="00A3109D"/>
    <w:rsid w:val="00A31418"/>
    <w:rsid w:val="00A315B8"/>
    <w:rsid w:val="00A317B5"/>
    <w:rsid w:val="00A3194E"/>
    <w:rsid w:val="00A32424"/>
    <w:rsid w:val="00A32859"/>
    <w:rsid w:val="00A32AFC"/>
    <w:rsid w:val="00A33018"/>
    <w:rsid w:val="00A3388B"/>
    <w:rsid w:val="00A343F8"/>
    <w:rsid w:val="00A34EF3"/>
    <w:rsid w:val="00A368EC"/>
    <w:rsid w:val="00A36A0B"/>
    <w:rsid w:val="00A37002"/>
    <w:rsid w:val="00A37C18"/>
    <w:rsid w:val="00A40652"/>
    <w:rsid w:val="00A409AE"/>
    <w:rsid w:val="00A40A49"/>
    <w:rsid w:val="00A40F38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A4A"/>
    <w:rsid w:val="00A72CB2"/>
    <w:rsid w:val="00A74307"/>
    <w:rsid w:val="00A74309"/>
    <w:rsid w:val="00A76197"/>
    <w:rsid w:val="00A76380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710"/>
    <w:rsid w:val="00A86D5D"/>
    <w:rsid w:val="00A872BA"/>
    <w:rsid w:val="00A87F61"/>
    <w:rsid w:val="00A90E9E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47F"/>
    <w:rsid w:val="00A958FD"/>
    <w:rsid w:val="00A9656F"/>
    <w:rsid w:val="00A96998"/>
    <w:rsid w:val="00A97CF6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C7AD5"/>
    <w:rsid w:val="00AD00AD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57A"/>
    <w:rsid w:val="00AE6D09"/>
    <w:rsid w:val="00AE6F89"/>
    <w:rsid w:val="00AE75E6"/>
    <w:rsid w:val="00AF0370"/>
    <w:rsid w:val="00AF0841"/>
    <w:rsid w:val="00AF0915"/>
    <w:rsid w:val="00AF14AF"/>
    <w:rsid w:val="00AF310D"/>
    <w:rsid w:val="00AF3710"/>
    <w:rsid w:val="00AF3A1F"/>
    <w:rsid w:val="00AF3A4E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019"/>
    <w:rsid w:val="00B03AC5"/>
    <w:rsid w:val="00B03D08"/>
    <w:rsid w:val="00B04E0A"/>
    <w:rsid w:val="00B0559B"/>
    <w:rsid w:val="00B076D5"/>
    <w:rsid w:val="00B1010F"/>
    <w:rsid w:val="00B10604"/>
    <w:rsid w:val="00B11624"/>
    <w:rsid w:val="00B11B65"/>
    <w:rsid w:val="00B13672"/>
    <w:rsid w:val="00B13F20"/>
    <w:rsid w:val="00B15E08"/>
    <w:rsid w:val="00B24188"/>
    <w:rsid w:val="00B25477"/>
    <w:rsid w:val="00B2576E"/>
    <w:rsid w:val="00B25DCE"/>
    <w:rsid w:val="00B2657B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90E"/>
    <w:rsid w:val="00B57F8F"/>
    <w:rsid w:val="00B61B7C"/>
    <w:rsid w:val="00B62325"/>
    <w:rsid w:val="00B623CC"/>
    <w:rsid w:val="00B6299A"/>
    <w:rsid w:val="00B63776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7B7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ACE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44DB"/>
    <w:rsid w:val="00BF4AC7"/>
    <w:rsid w:val="00BF5090"/>
    <w:rsid w:val="00BF5296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6FE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25F"/>
    <w:rsid w:val="00C42AD3"/>
    <w:rsid w:val="00C43994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499"/>
    <w:rsid w:val="00C52B6C"/>
    <w:rsid w:val="00C55713"/>
    <w:rsid w:val="00C56106"/>
    <w:rsid w:val="00C568BC"/>
    <w:rsid w:val="00C574D5"/>
    <w:rsid w:val="00C61824"/>
    <w:rsid w:val="00C64019"/>
    <w:rsid w:val="00C64217"/>
    <w:rsid w:val="00C66F17"/>
    <w:rsid w:val="00C7276D"/>
    <w:rsid w:val="00C72E5A"/>
    <w:rsid w:val="00C72F7D"/>
    <w:rsid w:val="00C73403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8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40C"/>
    <w:rsid w:val="00CA3711"/>
    <w:rsid w:val="00CA3EF4"/>
    <w:rsid w:val="00CA401D"/>
    <w:rsid w:val="00CA41EF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15A"/>
    <w:rsid w:val="00CB4468"/>
    <w:rsid w:val="00CB446F"/>
    <w:rsid w:val="00CB526B"/>
    <w:rsid w:val="00CB5585"/>
    <w:rsid w:val="00CB7621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5E91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1BCC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19B"/>
    <w:rsid w:val="00CF6D63"/>
    <w:rsid w:val="00CF7E05"/>
    <w:rsid w:val="00CF7F47"/>
    <w:rsid w:val="00D00211"/>
    <w:rsid w:val="00D00834"/>
    <w:rsid w:val="00D00CDA"/>
    <w:rsid w:val="00D00D3E"/>
    <w:rsid w:val="00D0484A"/>
    <w:rsid w:val="00D050C9"/>
    <w:rsid w:val="00D05D71"/>
    <w:rsid w:val="00D06309"/>
    <w:rsid w:val="00D0674A"/>
    <w:rsid w:val="00D06853"/>
    <w:rsid w:val="00D1060B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2D40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4530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110E"/>
    <w:rsid w:val="00D62469"/>
    <w:rsid w:val="00D62E71"/>
    <w:rsid w:val="00D6404A"/>
    <w:rsid w:val="00D6430D"/>
    <w:rsid w:val="00D645AE"/>
    <w:rsid w:val="00D6482F"/>
    <w:rsid w:val="00D649C8"/>
    <w:rsid w:val="00D64C2A"/>
    <w:rsid w:val="00D64CEA"/>
    <w:rsid w:val="00D64EA4"/>
    <w:rsid w:val="00D65E07"/>
    <w:rsid w:val="00D66188"/>
    <w:rsid w:val="00D66258"/>
    <w:rsid w:val="00D6644E"/>
    <w:rsid w:val="00D66ED0"/>
    <w:rsid w:val="00D673A8"/>
    <w:rsid w:val="00D6794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567D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E82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309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079FF"/>
    <w:rsid w:val="00E10BC4"/>
    <w:rsid w:val="00E10E7F"/>
    <w:rsid w:val="00E11382"/>
    <w:rsid w:val="00E1146F"/>
    <w:rsid w:val="00E117DD"/>
    <w:rsid w:val="00E11CD6"/>
    <w:rsid w:val="00E121F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5708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267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1B1E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631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5AE7"/>
    <w:rsid w:val="00EA673F"/>
    <w:rsid w:val="00EA6F0B"/>
    <w:rsid w:val="00EA6F55"/>
    <w:rsid w:val="00EB0F8F"/>
    <w:rsid w:val="00EB49D1"/>
    <w:rsid w:val="00EB6A0B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69B9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5F16"/>
    <w:rsid w:val="00ED6639"/>
    <w:rsid w:val="00ED6FC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1B0D"/>
    <w:rsid w:val="00EF286C"/>
    <w:rsid w:val="00EF3312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5A91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559A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02A3"/>
    <w:rsid w:val="00F7122D"/>
    <w:rsid w:val="00F71A8B"/>
    <w:rsid w:val="00F71AB3"/>
    <w:rsid w:val="00F724BA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4F92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4AD9"/>
    <w:rsid w:val="00FC5FDD"/>
    <w:rsid w:val="00FC65AE"/>
    <w:rsid w:val="00FC6DDB"/>
    <w:rsid w:val="00FC6FD3"/>
    <w:rsid w:val="00FC7D9F"/>
    <w:rsid w:val="00FD01B5"/>
    <w:rsid w:val="00FD15A7"/>
    <w:rsid w:val="00FD21E4"/>
    <w:rsid w:val="00FD2D1E"/>
    <w:rsid w:val="00FD3333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0FF73E3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4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312</TotalTime>
  <Pages>1</Pages>
  <Words>145</Words>
  <Characters>830</Characters>
  <Application>Microsoft Office Word</Application>
  <DocSecurity>0</DocSecurity>
  <Lines>6</Lines>
  <Paragraphs>1</Paragraphs>
  <ScaleCrop>false</ScaleCrop>
  <Company>BT Plc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190</cp:revision>
  <dcterms:created xsi:type="dcterms:W3CDTF">2025-02-07T17:44:00Z</dcterms:created>
  <dcterms:modified xsi:type="dcterms:W3CDTF">2025-03-28T22:41:00Z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